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AF62A8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F62A8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F62A8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AF62A8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187D4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11091/041-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F62A8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F62A8" w:rsidRPr="00AF62A8">
          <w:rPr>
            <w:bCs/>
          </w:rPr>
          <w:t>24</w:t>
        </w:r>
        <w:r w:rsidR="00AF62A8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187D41" w:rsidRPr="00187D4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187D41" w:rsidRPr="00187D41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187D41" w:rsidRPr="00187D41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187D41" w:rsidRPr="00187D41">
          <w:rPr>
            <w:u w:val="single"/>
          </w:rPr>
          <w:t xml:space="preserve"> 11091/041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187D41" w:rsidRPr="00187D41">
          <w:rPr>
            <w:rStyle w:val="aa"/>
          </w:rPr>
          <w:t xml:space="preserve"> Воспитатель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187D41" w:rsidRPr="00187D41">
          <w:rPr>
            <w:rStyle w:val="aa"/>
          </w:rPr>
          <w:t xml:space="preserve"> 20436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187D41" w:rsidRPr="00187D4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5E048B" w:rsidP="00AD14A4">
      <w:fldSimple w:instr=" DOCVARIABLE izm_nd_new \* MERGEFORMAT ">
        <w:r w:rsidR="00AF62A8" w:rsidRPr="00AF62A8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AF62A8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F62A8" w:rsidRPr="00AF62A8" w:rsidRDefault="00AF62A8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AF62A8">
              <w:rPr>
                <w:b/>
              </w:rPr>
              <w:t xml:space="preserve">Территрия </w:t>
            </w: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AF62A8" w:rsidRPr="00F27D93" w:rsidRDefault="00AF62A8" w:rsidP="00745D40">
            <w:pPr>
              <w:pStyle w:val="a8"/>
            </w:pPr>
            <w:r>
              <w:t>60</w:t>
            </w:r>
          </w:p>
        </w:tc>
      </w:tr>
      <w:tr w:rsidR="00AF62A8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F62A8" w:rsidRPr="00AF62A8" w:rsidRDefault="00AF62A8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AF62A8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F62A8" w:rsidRPr="00F27D93" w:rsidRDefault="00AF62A8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AF62A8" w:rsidRDefault="00AF62A8" w:rsidP="00745D40">
            <w:pPr>
              <w:pStyle w:val="a8"/>
            </w:pPr>
          </w:p>
        </w:tc>
      </w:tr>
      <w:tr w:rsidR="00AF62A8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AF62A8" w:rsidRPr="00AF62A8" w:rsidRDefault="00AF62A8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AF62A8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AF62A8" w:rsidRDefault="00AF62A8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AF62A8" w:rsidRDefault="00AF62A8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AF62A8" w:rsidRDefault="00AF62A8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AF62A8" w:rsidRDefault="00AF62A8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AF62A8" w:rsidRPr="00AF62A8">
          <w:rPr>
            <w:bCs/>
          </w:rPr>
          <w:t>-</w:t>
        </w:r>
        <w:r w:rsidR="00AF62A8" w:rsidRPr="00AF62A8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AF62A8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F62A8" w:rsidTr="00AF62A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62A8" w:rsidRDefault="00AF62A8" w:rsidP="00AA46ED">
            <w:pPr>
              <w:pStyle w:val="a8"/>
            </w:pPr>
            <w:r w:rsidRPr="00AF62A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F62A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62A8" w:rsidRDefault="00AF62A8" w:rsidP="00AA46ED">
            <w:pPr>
              <w:pStyle w:val="a8"/>
            </w:pPr>
            <w:r w:rsidRPr="00AF62A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AF62A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62A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AF62A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AF62A8" w:rsidRDefault="00AF62A8" w:rsidP="00AA46ED">
            <w:pPr>
              <w:pStyle w:val="a8"/>
            </w:pPr>
            <w:r w:rsidRPr="00AF62A8">
              <w:t>Митяева Ольга Александровна</w:t>
            </w:r>
          </w:p>
        </w:tc>
      </w:tr>
      <w:tr w:rsidR="00AA46ED" w:rsidRPr="00AF62A8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AF62A8" w:rsidRDefault="00AF62A8" w:rsidP="00AA46ED">
            <w:pPr>
              <w:pStyle w:val="a8"/>
              <w:rPr>
                <w:b/>
                <w:vertAlign w:val="superscript"/>
              </w:rPr>
            </w:pPr>
            <w:r w:rsidRPr="00AF62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AF62A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AF62A8" w:rsidRDefault="00AF62A8" w:rsidP="00AA46ED">
            <w:pPr>
              <w:pStyle w:val="a8"/>
              <w:rPr>
                <w:b/>
                <w:vertAlign w:val="superscript"/>
              </w:rPr>
            </w:pPr>
            <w:r w:rsidRPr="00AF62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AF62A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AF62A8" w:rsidRDefault="00AF62A8" w:rsidP="00AA46ED">
            <w:pPr>
              <w:pStyle w:val="a8"/>
              <w:rPr>
                <w:b/>
                <w:vertAlign w:val="superscript"/>
              </w:rPr>
            </w:pPr>
            <w:r w:rsidRPr="00AF62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AF62A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AF62A8" w:rsidRDefault="00AF62A8" w:rsidP="00AA46ED">
            <w:pPr>
              <w:pStyle w:val="a8"/>
              <w:rPr>
                <w:b/>
                <w:vertAlign w:val="superscript"/>
              </w:rPr>
            </w:pPr>
            <w:r w:rsidRPr="00AF62A8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2A8" w:rsidRDefault="00AF62A8" w:rsidP="0076042D">
      <w:pPr>
        <w:pStyle w:val="a9"/>
      </w:pPr>
      <w:r>
        <w:separator/>
      </w:r>
    </w:p>
  </w:endnote>
  <w:endnote w:type="continuationSeparator" w:id="0">
    <w:p w:rsidR="00AF62A8" w:rsidRDefault="00AF62A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187D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11091/041-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5E048B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5E048B" w:rsidRPr="00751B84">
            <w:rPr>
              <w:rStyle w:val="ad"/>
              <w:sz w:val="20"/>
              <w:szCs w:val="20"/>
            </w:rPr>
            <w:fldChar w:fldCharType="separate"/>
          </w:r>
          <w:r w:rsidR="00187D41">
            <w:rPr>
              <w:rStyle w:val="ad"/>
              <w:noProof/>
              <w:sz w:val="20"/>
              <w:szCs w:val="20"/>
            </w:rPr>
            <w:t>1</w:t>
          </w:r>
          <w:r w:rsidR="005E048B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87D41" w:rsidRPr="00187D41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2A8" w:rsidRDefault="00AF62A8" w:rsidP="0076042D">
      <w:pPr>
        <w:pStyle w:val="a9"/>
      </w:pPr>
      <w:r>
        <w:separator/>
      </w:r>
    </w:p>
  </w:footnote>
  <w:footnote w:type="continuationSeparator" w:id="0">
    <w:p w:rsidR="00AF62A8" w:rsidRDefault="00AF62A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11091/041, 11091/041-1А (11091/041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41- Б "/>
    <w:docVar w:name="oborud" w:val=" Отсутствуе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64E204C367144AFACFC558A159D541C"/>
    <w:docVar w:name="rm_id" w:val="187"/>
    <w:docVar w:name="rm_name" w:val=" Воспитатель "/>
    <w:docVar w:name="rm_number" w:val=" 11091/041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ет "/>
    <w:docVar w:name="version" w:val="51"/>
    <w:docVar w:name="zona_name" w:val="Территрия "/>
    <w:docVar w:name="zona_time" w:val="60"/>
  </w:docVars>
  <w:rsids>
    <w:rsidRoot w:val="00A27AA0"/>
    <w:rsid w:val="00025683"/>
    <w:rsid w:val="00046815"/>
    <w:rsid w:val="0005566C"/>
    <w:rsid w:val="000D1F5B"/>
    <w:rsid w:val="00110025"/>
    <w:rsid w:val="001429B1"/>
    <w:rsid w:val="001607C8"/>
    <w:rsid w:val="00187D41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5E048B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27AA0"/>
    <w:rsid w:val="00A86B0E"/>
    <w:rsid w:val="00A87B75"/>
    <w:rsid w:val="00A91908"/>
    <w:rsid w:val="00AA4551"/>
    <w:rsid w:val="00AA46ED"/>
    <w:rsid w:val="00AA4DCC"/>
    <w:rsid w:val="00AD14A4"/>
    <w:rsid w:val="00AD7C32"/>
    <w:rsid w:val="00AF62A8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2016-11-24T12:44:00Z</dcterms:created>
  <dcterms:modified xsi:type="dcterms:W3CDTF">2016-11-25T06:30:00Z</dcterms:modified>
</cp:coreProperties>
</file>